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C3D" w:rsidRDefault="0034701B" w:rsidP="00D71C3D">
      <w:pPr>
        <w:jc w:val="center"/>
      </w:pPr>
      <w:r>
        <w:rPr>
          <w:noProof/>
          <w:lang w:eastAsia="fr-FR"/>
        </w:rPr>
        <w:drawing>
          <wp:inline distT="0" distB="0" distL="0" distR="0">
            <wp:extent cx="2234565" cy="1216660"/>
            <wp:effectExtent l="0" t="0" r="0" b="0"/>
            <wp:docPr id="1" name="Image 0" descr="Logo UPEC_rv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0" descr="Logo UPEC_rvb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4565" cy="1216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3277" w:rsidRDefault="00543277" w:rsidP="00D71C3D">
      <w:pPr>
        <w:jc w:val="center"/>
        <w:rPr>
          <w:b/>
          <w:sz w:val="20"/>
        </w:rPr>
      </w:pPr>
    </w:p>
    <w:p w:rsidR="00BD3B5D" w:rsidRPr="00BD3B5D" w:rsidRDefault="00D71C3D" w:rsidP="00D71C3D">
      <w:pPr>
        <w:jc w:val="center"/>
        <w:rPr>
          <w:b/>
          <w:sz w:val="24"/>
        </w:rPr>
      </w:pPr>
      <w:r w:rsidRPr="00BD3B5D">
        <w:rPr>
          <w:b/>
          <w:sz w:val="24"/>
        </w:rPr>
        <w:t xml:space="preserve">Fiche </w:t>
      </w:r>
      <w:r w:rsidR="00BD3B5D" w:rsidRPr="00BD3B5D">
        <w:rPr>
          <w:b/>
          <w:sz w:val="24"/>
        </w:rPr>
        <w:t>bilan</w:t>
      </w:r>
    </w:p>
    <w:p w:rsidR="00E85E8A" w:rsidRPr="00543277" w:rsidRDefault="00BD3B5D" w:rsidP="00D71C3D">
      <w:pPr>
        <w:jc w:val="center"/>
        <w:rPr>
          <w:b/>
          <w:sz w:val="20"/>
        </w:rPr>
      </w:pPr>
      <w:r>
        <w:rPr>
          <w:b/>
          <w:sz w:val="20"/>
        </w:rPr>
        <w:t>A</w:t>
      </w:r>
      <w:r w:rsidR="00D71C3D" w:rsidRPr="00543277">
        <w:rPr>
          <w:b/>
          <w:sz w:val="20"/>
        </w:rPr>
        <w:t>ppel d’offres « </w:t>
      </w:r>
      <w:r w:rsidR="00EA7AB0">
        <w:rPr>
          <w:b/>
          <w:sz w:val="20"/>
        </w:rPr>
        <w:t>Jeunes MCF</w:t>
      </w:r>
      <w:r w:rsidR="00D965E8">
        <w:rPr>
          <w:b/>
          <w:sz w:val="20"/>
        </w:rPr>
        <w:t> </w:t>
      </w:r>
      <w:r w:rsidR="0048261E">
        <w:rPr>
          <w:b/>
          <w:sz w:val="20"/>
        </w:rPr>
        <w:t>2019</w:t>
      </w:r>
      <w:r w:rsidR="00D965E8">
        <w:rPr>
          <w:b/>
          <w:sz w:val="20"/>
        </w:rPr>
        <w:t>»</w:t>
      </w:r>
      <w:r w:rsidR="00D71C3D" w:rsidRPr="00543277">
        <w:rPr>
          <w:b/>
          <w:sz w:val="20"/>
        </w:rPr>
        <w:t xml:space="preserve"> </w:t>
      </w:r>
    </w:p>
    <w:p w:rsidR="00D71C3D" w:rsidRDefault="00D71C3D" w:rsidP="00D71C3D">
      <w:pPr>
        <w:jc w:val="center"/>
      </w:pPr>
      <w:bookmarkStart w:id="0" w:name="_GoBack"/>
    </w:p>
    <w:bookmarkEnd w:id="0"/>
    <w:p w:rsidR="00D71C3D" w:rsidRDefault="00D71C3D" w:rsidP="00D71C3D">
      <w:r>
        <w:t>Madame, Monsieur,</w:t>
      </w:r>
    </w:p>
    <w:p w:rsidR="0037280E" w:rsidRDefault="0037280E" w:rsidP="00D71C3D"/>
    <w:p w:rsidR="00D71C3D" w:rsidRDefault="00410EF1" w:rsidP="00D71C3D">
      <w:r>
        <w:t xml:space="preserve">Vous avez </w:t>
      </w:r>
      <w:r w:rsidR="009C3C19">
        <w:t>obtenu u</w:t>
      </w:r>
      <w:r w:rsidR="0034701B">
        <w:t xml:space="preserve">ne aide </w:t>
      </w:r>
      <w:r w:rsidR="009C3C19">
        <w:t>de la Commission de la recherche pour le</w:t>
      </w:r>
      <w:r w:rsidR="0034701B">
        <w:t xml:space="preserve"> montage </w:t>
      </w:r>
      <w:r w:rsidR="008F437E">
        <w:t xml:space="preserve">d’un dossier favorisant votre </w:t>
      </w:r>
      <w:r w:rsidR="00EA7AB0">
        <w:t xml:space="preserve">intégration </w:t>
      </w:r>
      <w:r w:rsidR="008F437E">
        <w:t>comme</w:t>
      </w:r>
      <w:r w:rsidR="00EA7AB0">
        <w:t xml:space="preserve"> nouveau maître / nouvelle maîtresse de conférences au sein de </w:t>
      </w:r>
      <w:r w:rsidR="008F437E">
        <w:t>votre</w:t>
      </w:r>
      <w:r w:rsidR="00EA7AB0">
        <w:t xml:space="preserve"> laboratoire lors de </w:t>
      </w:r>
      <w:r w:rsidR="008F437E">
        <w:t>votre</w:t>
      </w:r>
      <w:r w:rsidR="00EA7AB0">
        <w:t xml:space="preserve"> première année </w:t>
      </w:r>
      <w:r w:rsidR="008F437E">
        <w:t>en tant que</w:t>
      </w:r>
      <w:r w:rsidR="00EA7AB0">
        <w:t xml:space="preserve"> titulaire à l’UPEC</w:t>
      </w:r>
      <w:r w:rsidR="00D71C3D">
        <w:t xml:space="preserve">. Afin que l’université puisse avoir un retour sur </w:t>
      </w:r>
      <w:r w:rsidR="0041646E">
        <w:t xml:space="preserve">votre </w:t>
      </w:r>
      <w:r w:rsidR="0034701B">
        <w:t>dossier</w:t>
      </w:r>
      <w:r w:rsidR="00D71C3D">
        <w:t>, il vous est demandé de bien vouloir remplir le questionnaire suivant :</w:t>
      </w:r>
    </w:p>
    <w:p w:rsidR="00410EF1" w:rsidRDefault="00410EF1" w:rsidP="00D71C3D"/>
    <w:p w:rsidR="00EB0DCA" w:rsidRDefault="00EB0DCA" w:rsidP="00D71C3D"/>
    <w:p w:rsidR="0037280E" w:rsidRDefault="0037280E" w:rsidP="00D71C3D"/>
    <w:p w:rsidR="00D71C3D" w:rsidRDefault="00410EF1" w:rsidP="00D71C3D">
      <w:r>
        <w:t>- Nom du porteur de projet et laboratoire</w:t>
      </w:r>
      <w:r w:rsidR="008F6692">
        <w:t> :</w:t>
      </w:r>
    </w:p>
    <w:p w:rsidR="008F6692" w:rsidRDefault="008F6692" w:rsidP="00D71C3D"/>
    <w:p w:rsidR="00EB0DCA" w:rsidRDefault="00EB0DCA" w:rsidP="00D71C3D"/>
    <w:p w:rsidR="0034701B" w:rsidRDefault="0034701B" w:rsidP="0034701B">
      <w:r>
        <w:t xml:space="preserve">- </w:t>
      </w:r>
      <w:r w:rsidR="00ED4D90">
        <w:t>Quels projets ont pu être financés grâce au soutien de la Commission de la recherche ?</w:t>
      </w:r>
    </w:p>
    <w:p w:rsidR="00EB0DCA" w:rsidRDefault="00EB0DCA" w:rsidP="0041646E"/>
    <w:p w:rsidR="00EB0DCA" w:rsidRDefault="00EB0DCA" w:rsidP="0041646E"/>
    <w:p w:rsidR="00EB0DCA" w:rsidRDefault="00EB0DCA" w:rsidP="0041646E"/>
    <w:p w:rsidR="00F52340" w:rsidRDefault="0041646E" w:rsidP="0041646E">
      <w:r>
        <w:t xml:space="preserve">- </w:t>
      </w:r>
      <w:r w:rsidR="00ED4D90">
        <w:t xml:space="preserve">En quoi ces projets vous </w:t>
      </w:r>
      <w:r w:rsidR="00EE5E61">
        <w:t>ont-ils</w:t>
      </w:r>
      <w:r w:rsidR="00ED4D90">
        <w:t xml:space="preserve"> permis d’améliorer votre intégration en termes scientifiques au sein du laboratoire </w:t>
      </w:r>
      <w:r w:rsidR="0034701B">
        <w:t>?</w:t>
      </w:r>
      <w:r w:rsidR="00ED4D90">
        <w:t xml:space="preserve"> De </w:t>
      </w:r>
      <w:r w:rsidR="008F437E">
        <w:t>nouveaux projets ont-ils émergé</w:t>
      </w:r>
      <w:r w:rsidR="00ED4D90">
        <w:t xml:space="preserve"> ? </w:t>
      </w:r>
    </w:p>
    <w:p w:rsidR="00F52340" w:rsidRDefault="00F52340" w:rsidP="00F52340"/>
    <w:p w:rsidR="0037280E" w:rsidRDefault="0037280E" w:rsidP="00F52340"/>
    <w:p w:rsidR="0037280E" w:rsidRDefault="0037280E" w:rsidP="00F52340"/>
    <w:p w:rsidR="0037280E" w:rsidRDefault="0037280E" w:rsidP="00F52340"/>
    <w:p w:rsidR="00EB0DCA" w:rsidRDefault="00EB0DCA" w:rsidP="00F52340"/>
    <w:p w:rsidR="00EB0DCA" w:rsidRDefault="00EB0DCA" w:rsidP="00F52340"/>
    <w:p w:rsidR="00EB0DCA" w:rsidRDefault="00EB0DCA" w:rsidP="00F52340"/>
    <w:p w:rsidR="00EB0DCA" w:rsidRDefault="00EB0DCA" w:rsidP="00F52340"/>
    <w:p w:rsidR="0034701B" w:rsidRDefault="0034701B" w:rsidP="00D71C3D"/>
    <w:p w:rsidR="00D71C3D" w:rsidRPr="00D71C3D" w:rsidRDefault="00D71C3D" w:rsidP="00D71C3D">
      <w:r w:rsidRPr="008F437E">
        <w:rPr>
          <w:i/>
        </w:rPr>
        <w:t xml:space="preserve">Ce questionnaire est à retourner à la </w:t>
      </w:r>
      <w:r w:rsidR="00BF60F8" w:rsidRPr="008F437E">
        <w:rPr>
          <w:i/>
        </w:rPr>
        <w:t>D</w:t>
      </w:r>
      <w:r w:rsidRPr="008F437E">
        <w:rPr>
          <w:i/>
        </w:rPr>
        <w:t xml:space="preserve">irection de la </w:t>
      </w:r>
      <w:r w:rsidR="00BF60F8" w:rsidRPr="008F437E">
        <w:rPr>
          <w:i/>
        </w:rPr>
        <w:t>r</w:t>
      </w:r>
      <w:r w:rsidRPr="008F437E">
        <w:rPr>
          <w:i/>
        </w:rPr>
        <w:t xml:space="preserve">echerche </w:t>
      </w:r>
      <w:r w:rsidR="00BF60F8" w:rsidRPr="008F437E">
        <w:rPr>
          <w:i/>
        </w:rPr>
        <w:t xml:space="preserve">et de la valorisation </w:t>
      </w:r>
      <w:r w:rsidRPr="008F437E">
        <w:rPr>
          <w:i/>
        </w:rPr>
        <w:t xml:space="preserve">en version électronique </w:t>
      </w:r>
      <w:r w:rsidR="004B0195" w:rsidRPr="008F437E">
        <w:rPr>
          <w:i/>
        </w:rPr>
        <w:t xml:space="preserve">à l’adresse </w:t>
      </w:r>
      <w:hyperlink r:id="rId9" w:history="1">
        <w:r w:rsidR="004B0195" w:rsidRPr="008F437E">
          <w:rPr>
            <w:rStyle w:val="Lienhypertexte"/>
            <w:i/>
          </w:rPr>
          <w:t>direction-recherche@u-pec.fr</w:t>
        </w:r>
      </w:hyperlink>
      <w:r w:rsidR="004B0195" w:rsidRPr="008F437E">
        <w:rPr>
          <w:i/>
        </w:rPr>
        <w:t xml:space="preserve"> </w:t>
      </w:r>
      <w:r w:rsidR="008F437E" w:rsidRPr="008F437E">
        <w:rPr>
          <w:i/>
        </w:rPr>
        <w:t>à l’issue des actions financées</w:t>
      </w:r>
      <w:r w:rsidR="008F437E">
        <w:t>.</w:t>
      </w:r>
    </w:p>
    <w:sectPr w:rsidR="00D71C3D" w:rsidRPr="00D71C3D" w:rsidSect="00E85E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A5576"/>
    <w:multiLevelType w:val="hybridMultilevel"/>
    <w:tmpl w:val="1A74427A"/>
    <w:lvl w:ilvl="0" w:tplc="F5962566">
      <w:numFmt w:val="bullet"/>
      <w:lvlText w:val="-"/>
      <w:lvlJc w:val="left"/>
      <w:pPr>
        <w:ind w:left="720" w:hanging="360"/>
      </w:pPr>
      <w:rPr>
        <w:rFonts w:ascii="Lucida Sans" w:eastAsia="Book Antiqua" w:hAnsi="Lucida San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A64441"/>
    <w:multiLevelType w:val="hybridMultilevel"/>
    <w:tmpl w:val="4F643B68"/>
    <w:lvl w:ilvl="0" w:tplc="21A8815C">
      <w:numFmt w:val="bullet"/>
      <w:lvlText w:val="-"/>
      <w:lvlJc w:val="left"/>
      <w:pPr>
        <w:ind w:left="720" w:hanging="360"/>
      </w:pPr>
      <w:rPr>
        <w:rFonts w:ascii="Lucida Sans" w:eastAsia="Book Antiqua" w:hAnsi="Lucida San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12590D"/>
    <w:multiLevelType w:val="hybridMultilevel"/>
    <w:tmpl w:val="0E18336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B61FD9"/>
    <w:multiLevelType w:val="hybridMultilevel"/>
    <w:tmpl w:val="614400A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C3D"/>
    <w:rsid w:val="001F2682"/>
    <w:rsid w:val="00223F3F"/>
    <w:rsid w:val="00344274"/>
    <w:rsid w:val="0034701B"/>
    <w:rsid w:val="0037280E"/>
    <w:rsid w:val="003C4433"/>
    <w:rsid w:val="00410EF1"/>
    <w:rsid w:val="0041646E"/>
    <w:rsid w:val="0048261E"/>
    <w:rsid w:val="004B0195"/>
    <w:rsid w:val="00543277"/>
    <w:rsid w:val="005707EF"/>
    <w:rsid w:val="005E2562"/>
    <w:rsid w:val="00725775"/>
    <w:rsid w:val="0081515B"/>
    <w:rsid w:val="0089255C"/>
    <w:rsid w:val="008F437E"/>
    <w:rsid w:val="008F6692"/>
    <w:rsid w:val="009444AA"/>
    <w:rsid w:val="00983CB6"/>
    <w:rsid w:val="009A2FD7"/>
    <w:rsid w:val="009C3C19"/>
    <w:rsid w:val="00A15B12"/>
    <w:rsid w:val="00A61B38"/>
    <w:rsid w:val="00AE67C0"/>
    <w:rsid w:val="00B03FFD"/>
    <w:rsid w:val="00BD3B5D"/>
    <w:rsid w:val="00BF60F8"/>
    <w:rsid w:val="00C32876"/>
    <w:rsid w:val="00D0227D"/>
    <w:rsid w:val="00D329C0"/>
    <w:rsid w:val="00D71C3D"/>
    <w:rsid w:val="00D965E8"/>
    <w:rsid w:val="00DD6EA3"/>
    <w:rsid w:val="00E85E8A"/>
    <w:rsid w:val="00EA7AB0"/>
    <w:rsid w:val="00EB0DCA"/>
    <w:rsid w:val="00ED4D90"/>
    <w:rsid w:val="00EE5E61"/>
    <w:rsid w:val="00F52340"/>
    <w:rsid w:val="00F55372"/>
    <w:rsid w:val="00F9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0BD6E5-2E3C-46C4-BF08-8EEC75ACB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Book Antiqua" w:eastAsia="Book Antiqua" w:hAnsi="Book Antiqua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3F3F"/>
    <w:pPr>
      <w:spacing w:after="120" w:line="288" w:lineRule="auto"/>
      <w:jc w:val="both"/>
    </w:pPr>
    <w:rPr>
      <w:rFonts w:ascii="Lucida Sans" w:hAnsi="Lucida Sans"/>
      <w:sz w:val="18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223F3F"/>
    <w:pPr>
      <w:keepNext/>
      <w:keepLines/>
      <w:spacing w:before="480" w:after="0"/>
      <w:outlineLvl w:val="0"/>
    </w:pPr>
    <w:rPr>
      <w:rFonts w:eastAsia="Times New Roman"/>
      <w:b/>
      <w:bCs/>
      <w:color w:val="FF0000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223F3F"/>
    <w:pPr>
      <w:keepNext/>
      <w:keepLines/>
      <w:spacing w:before="200" w:after="0"/>
      <w:outlineLvl w:val="1"/>
    </w:pPr>
    <w:rPr>
      <w:rFonts w:eastAsia="Times New Roman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223F3F"/>
    <w:rPr>
      <w:rFonts w:ascii="Lucida Sans" w:eastAsia="Times New Roman" w:hAnsi="Lucida Sans" w:cs="Times New Roman"/>
      <w:b/>
      <w:bCs/>
      <w:color w:val="FF0000"/>
      <w:sz w:val="28"/>
      <w:szCs w:val="28"/>
    </w:rPr>
  </w:style>
  <w:style w:type="paragraph" w:styleId="Titre">
    <w:name w:val="Title"/>
    <w:basedOn w:val="Normal"/>
    <w:next w:val="Normal"/>
    <w:link w:val="TitreCar"/>
    <w:uiPriority w:val="10"/>
    <w:qFormat/>
    <w:rsid w:val="00223F3F"/>
    <w:pPr>
      <w:pBdr>
        <w:bottom w:val="single" w:sz="8" w:space="4" w:color="4F81BD"/>
      </w:pBdr>
      <w:spacing w:after="300"/>
      <w:contextualSpacing/>
    </w:pPr>
    <w:rPr>
      <w:rFonts w:eastAsia="Times New Roman"/>
      <w:spacing w:val="5"/>
      <w:kern w:val="28"/>
      <w:sz w:val="40"/>
      <w:szCs w:val="52"/>
    </w:rPr>
  </w:style>
  <w:style w:type="character" w:customStyle="1" w:styleId="TitreCar">
    <w:name w:val="Titre Car"/>
    <w:link w:val="Titre"/>
    <w:uiPriority w:val="10"/>
    <w:rsid w:val="00223F3F"/>
    <w:rPr>
      <w:rFonts w:ascii="Lucida Sans" w:eastAsia="Times New Roman" w:hAnsi="Lucida Sans" w:cs="Times New Roman"/>
      <w:spacing w:val="5"/>
      <w:kern w:val="28"/>
      <w:sz w:val="40"/>
      <w:szCs w:val="52"/>
    </w:rPr>
  </w:style>
  <w:style w:type="character" w:customStyle="1" w:styleId="Titre2Car">
    <w:name w:val="Titre 2 Car"/>
    <w:link w:val="Titre2"/>
    <w:uiPriority w:val="9"/>
    <w:semiHidden/>
    <w:rsid w:val="00223F3F"/>
    <w:rPr>
      <w:rFonts w:ascii="Lucida Sans" w:eastAsia="Times New Roman" w:hAnsi="Lucida Sans" w:cs="Times New Roman"/>
      <w:b/>
      <w:bCs/>
      <w:sz w:val="26"/>
      <w:szCs w:val="2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71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71C3D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unhideWhenUsed/>
    <w:rsid w:val="00D71C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direction-recherche@u-pec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09F7DF62994546AFD1CAC393BF275C" ma:contentTypeVersion="6" ma:contentTypeDescription="Crée un document." ma:contentTypeScope="" ma:versionID="e22042f5fb9d32b6d8c7561192f4ebc8">
  <xsd:schema xmlns:xsd="http://www.w3.org/2001/XMLSchema" xmlns:xs="http://www.w3.org/2001/XMLSchema" xmlns:p="http://schemas.microsoft.com/office/2006/metadata/properties" xmlns:ns2="e6c03d5f-d4bb-401a-9027-4544edb54b6a" targetNamespace="http://schemas.microsoft.com/office/2006/metadata/properties" ma:root="true" ma:fieldsID="ab9eb274014c4f22d3da6cb8ed5caa12" ns2:_="">
    <xsd:import namespace="e6c03d5f-d4bb-401a-9027-4544edb5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tes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c03d5f-d4bb-401a-9027-4544edb5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test" ma:index="13" nillable="true" ma:displayName="test" ma:internalName="tes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st xmlns="e6c03d5f-d4bb-401a-9027-4544edb54b6a" xsi:nil="true"/>
  </documentManagement>
</p:properties>
</file>

<file path=customXml/itemProps1.xml><?xml version="1.0" encoding="utf-8"?>
<ds:datastoreItem xmlns:ds="http://schemas.openxmlformats.org/officeDocument/2006/customXml" ds:itemID="{9E8F1393-78F8-4679-81A2-A3D0308F4974}"/>
</file>

<file path=customXml/itemProps2.xml><?xml version="1.0" encoding="utf-8"?>
<ds:datastoreItem xmlns:ds="http://schemas.openxmlformats.org/officeDocument/2006/customXml" ds:itemID="{5CD6C12E-1316-4A55-9063-F6CA480290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77FFE0-E023-40D0-AC4E-04E5B993CF97}">
  <ds:schemaRefs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www.w3.org/XML/1998/namespace"/>
    <ds:schemaRef ds:uri="http://purl.org/dc/dcmitype/"/>
    <ds:schemaRef ds:uri="e6c03d5f-d4bb-401a-9027-4544edb54b6a"/>
    <ds:schemaRef ds:uri="http://purl.org/dc/terms/"/>
    <ds:schemaRef ds:uri="http://schemas.microsoft.com/office/2006/documentManagement/type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E1D78E3C</Template>
  <TotalTime>81</TotalTime>
  <Pages>1</Pages>
  <Words>156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1012</CharactersWithSpaces>
  <SharedDoc>false</SharedDoc>
  <HLinks>
    <vt:vector size="6" baseType="variant">
      <vt:variant>
        <vt:i4>6422593</vt:i4>
      </vt:variant>
      <vt:variant>
        <vt:i4>0</vt:i4>
      </vt:variant>
      <vt:variant>
        <vt:i4>0</vt:i4>
      </vt:variant>
      <vt:variant>
        <vt:i4>5</vt:i4>
      </vt:variant>
      <vt:variant>
        <vt:lpwstr>mailto:direction-recherche@u-pec.fr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luck</dc:creator>
  <cp:lastModifiedBy>Lucile Porlon</cp:lastModifiedBy>
  <cp:revision>10</cp:revision>
  <cp:lastPrinted>2018-10-16T10:17:00Z</cp:lastPrinted>
  <dcterms:created xsi:type="dcterms:W3CDTF">2016-09-16T08:57:00Z</dcterms:created>
  <dcterms:modified xsi:type="dcterms:W3CDTF">2018-10-16T10:18:00Z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0x0101004F09F7DF62994546AFD1CAC393BF275C</vt:lpwstr>
  </property>
</Properties>
</file>